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5045" w14:textId="6A622197" w:rsidR="00DA31EE" w:rsidRPr="003B3DEB" w:rsidRDefault="00DA31EE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  <w:t>S2-250</w:t>
      </w:r>
      <w:r>
        <w:rPr>
          <w:rFonts w:ascii="Arial" w:hAnsi="Arial" w:cs="Arial"/>
          <w:b/>
          <w:noProof/>
          <w:sz w:val="24"/>
        </w:rPr>
        <w:t>8202</w:t>
      </w:r>
    </w:p>
    <w:p w14:paraId="77091C0A" w14:textId="77777777" w:rsidR="00DA31EE" w:rsidRPr="003B3DEB" w:rsidRDefault="00DA31EE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D697C61" w14:textId="33859595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0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0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1" w:name="OLE_LINK3"/>
      <w:bookmarkStart w:id="2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1"/>
    <w:bookmarkEnd w:id="2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392BA" w14:textId="77777777" w:rsidR="00CB09F9" w:rsidRDefault="00CB09F9">
      <w:pPr>
        <w:spacing w:after="0"/>
      </w:pPr>
      <w:r>
        <w:separator/>
      </w:r>
    </w:p>
  </w:endnote>
  <w:endnote w:type="continuationSeparator" w:id="0">
    <w:p w14:paraId="206EA1EB" w14:textId="77777777" w:rsidR="00CB09F9" w:rsidRDefault="00CB09F9">
      <w:pPr>
        <w:spacing w:after="0"/>
      </w:pPr>
      <w:r>
        <w:continuationSeparator/>
      </w:r>
    </w:p>
  </w:endnote>
  <w:endnote w:type="continuationNotice" w:id="1">
    <w:p w14:paraId="5BF39707" w14:textId="77777777" w:rsidR="00CB09F9" w:rsidRDefault="00CB0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BEDE4" w14:textId="77777777" w:rsidR="00CB09F9" w:rsidRDefault="00CB09F9">
      <w:pPr>
        <w:spacing w:after="0"/>
      </w:pPr>
      <w:r>
        <w:separator/>
      </w:r>
    </w:p>
  </w:footnote>
  <w:footnote w:type="continuationSeparator" w:id="0">
    <w:p w14:paraId="6712F9FE" w14:textId="77777777" w:rsidR="00CB09F9" w:rsidRDefault="00CB09F9">
      <w:pPr>
        <w:spacing w:after="0"/>
      </w:pPr>
      <w:r>
        <w:continuationSeparator/>
      </w:r>
    </w:p>
  </w:footnote>
  <w:footnote w:type="continuationNotice" w:id="1">
    <w:p w14:paraId="478A0DB5" w14:textId="77777777" w:rsidR="00CB09F9" w:rsidRDefault="00CB09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665160">
    <w:abstractNumId w:val="11"/>
  </w:num>
  <w:num w:numId="2" w16cid:durableId="1125272371">
    <w:abstractNumId w:val="1"/>
  </w:num>
  <w:num w:numId="3" w16cid:durableId="672343188">
    <w:abstractNumId w:val="0"/>
  </w:num>
  <w:num w:numId="4" w16cid:durableId="1102799265">
    <w:abstractNumId w:val="12"/>
  </w:num>
  <w:num w:numId="5" w16cid:durableId="2103452199">
    <w:abstractNumId w:val="3"/>
  </w:num>
  <w:num w:numId="6" w16cid:durableId="1044477740">
    <w:abstractNumId w:val="5"/>
  </w:num>
  <w:num w:numId="7" w16cid:durableId="281615337">
    <w:abstractNumId w:val="8"/>
  </w:num>
  <w:num w:numId="8" w16cid:durableId="1759709651">
    <w:abstractNumId w:val="10"/>
  </w:num>
  <w:num w:numId="9" w16cid:durableId="868449158">
    <w:abstractNumId w:val="6"/>
  </w:num>
  <w:num w:numId="10" w16cid:durableId="960187289">
    <w:abstractNumId w:val="7"/>
  </w:num>
  <w:num w:numId="11" w16cid:durableId="444815049">
    <w:abstractNumId w:val="2"/>
  </w:num>
  <w:num w:numId="12" w16cid:durableId="1600794940">
    <w:abstractNumId w:val="9"/>
  </w:num>
  <w:num w:numId="13" w16cid:durableId="1984892610">
    <w:abstractNumId w:val="4"/>
  </w:num>
  <w:num w:numId="14" w16cid:durableId="1017151362">
    <w:abstractNumId w:val="11"/>
  </w:num>
  <w:num w:numId="15" w16cid:durableId="19969103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48C6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35DC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5D0C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A1680"/>
    <w:rsid w:val="00CA1AE0"/>
    <w:rsid w:val="00CA1E6F"/>
    <w:rsid w:val="00CA4162"/>
    <w:rsid w:val="00CB0684"/>
    <w:rsid w:val="00CB09F9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31EE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Shin02.park@samsung.com Changes</cp:lastModifiedBy>
  <cp:revision>2</cp:revision>
  <cp:lastPrinted>1900-12-31T16:00:00Z</cp:lastPrinted>
  <dcterms:created xsi:type="dcterms:W3CDTF">2025-10-16T03:27:00Z</dcterms:created>
  <dcterms:modified xsi:type="dcterms:W3CDTF">2025-10-16T03:27:00Z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